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color w:val="FFFFFF" w:themeColor="background1"/>
        </w:rPr>
        <w:alias w:val="PHA Question"/>
        <w:tag w:val="PHA Question"/>
        <w:id w:val="941727865"/>
        <w:placeholder>
          <w:docPart w:val="DefaultPlaceholder_-1854013440"/>
        </w:placeholder>
      </w:sdtPr>
      <w:sdtEndPr>
        <w:rPr>
          <w:color w:val="auto"/>
        </w:rPr>
      </w:sdtEndPr>
      <w:sdtContent>
        <w:tbl>
          <w:tblPr>
            <w:tblStyle w:val="TableGrid"/>
            <w:tblW w:w="5000" w:type="pct"/>
            <w:tblLayout w:type="fixed"/>
            <w:tblLook w:val="04A0" w:firstRow="1" w:lastRow="0" w:firstColumn="1" w:lastColumn="0" w:noHBand="0" w:noVBand="1"/>
          </w:tblPr>
          <w:tblGrid>
            <w:gridCol w:w="1129"/>
            <w:gridCol w:w="5387"/>
            <w:gridCol w:w="850"/>
            <w:gridCol w:w="5584"/>
          </w:tblGrid>
          <w:tr w:rsidR="001E6B7D" w14:paraId="632227DB" w14:textId="77777777" w:rsidTr="00E611D7">
            <w:tc>
              <w:tcPr>
                <w:tcW w:w="1129" w:type="dxa"/>
                <w:shd w:val="clear" w:color="auto" w:fill="548DD4" w:themeFill="text2" w:themeFillTint="99"/>
              </w:tcPr>
              <w:p w14:paraId="264296D4" w14:textId="77777777" w:rsidR="001E6B7D" w:rsidRPr="00942050" w:rsidRDefault="001E6B7D" w:rsidP="00F93F03">
                <w:pPr>
                  <w:rPr>
                    <w:b/>
                    <w:bCs/>
                    <w:color w:val="FFFFFF" w:themeColor="background1"/>
                  </w:rPr>
                </w:pPr>
                <w:r w:rsidRPr="00942050">
                  <w:rPr>
                    <w:b/>
                    <w:bCs/>
                    <w:color w:val="FFFFFF" w:themeColor="background1"/>
                  </w:rPr>
                  <w:t>ID</w:t>
                </w:r>
              </w:p>
            </w:tc>
            <w:tc>
              <w:tcPr>
                <w:tcW w:w="5387" w:type="dxa"/>
                <w:shd w:val="clear" w:color="auto" w:fill="548DD4" w:themeFill="text2" w:themeFillTint="99"/>
              </w:tcPr>
              <w:p w14:paraId="63A106AD" w14:textId="77777777" w:rsidR="001E6B7D" w:rsidRPr="00942050" w:rsidRDefault="001E6B7D" w:rsidP="00F93F03">
                <w:pPr>
                  <w:rPr>
                    <w:b/>
                    <w:bCs/>
                    <w:color w:val="FFFFFF" w:themeColor="background1"/>
                  </w:rPr>
                </w:pPr>
                <w:r w:rsidRPr="00942050">
                  <w:rPr>
                    <w:b/>
                    <w:bCs/>
                    <w:color w:val="FFFFFF" w:themeColor="background1"/>
                  </w:rPr>
                  <w:t>Clause</w:t>
                </w:r>
              </w:p>
            </w:tc>
            <w:tc>
              <w:tcPr>
                <w:tcW w:w="850" w:type="dxa"/>
                <w:shd w:val="clear" w:color="auto" w:fill="548DD4" w:themeFill="text2" w:themeFillTint="99"/>
              </w:tcPr>
              <w:p w14:paraId="3389F583" w14:textId="77777777" w:rsidR="001E6B7D" w:rsidRPr="00942050" w:rsidRDefault="001E6B7D" w:rsidP="00F93F03">
                <w:pPr>
                  <w:rPr>
                    <w:b/>
                    <w:bCs/>
                    <w:color w:val="FFFFFF" w:themeColor="background1"/>
                  </w:rPr>
                </w:pPr>
                <w:proofErr w:type="spellStart"/>
                <w:r w:rsidRPr="00942050">
                  <w:rPr>
                    <w:b/>
                    <w:bCs/>
                    <w:color w:val="FFFFFF" w:themeColor="background1"/>
                  </w:rPr>
                  <w:t>Applic</w:t>
                </w:r>
                <w:proofErr w:type="spellEnd"/>
                <w:r w:rsidR="00DD6BB9" w:rsidRPr="00942050">
                  <w:rPr>
                    <w:b/>
                    <w:bCs/>
                    <w:color w:val="FFFFFF" w:themeColor="background1"/>
                  </w:rPr>
                  <w:t>-</w:t>
                </w:r>
                <w:r w:rsidRPr="00942050">
                  <w:rPr>
                    <w:b/>
                    <w:bCs/>
                    <w:color w:val="FFFFFF" w:themeColor="background1"/>
                  </w:rPr>
                  <w:t>able</w:t>
                </w:r>
              </w:p>
            </w:tc>
            <w:tc>
              <w:tcPr>
                <w:tcW w:w="5584" w:type="dxa"/>
                <w:shd w:val="clear" w:color="auto" w:fill="548DD4" w:themeFill="text2" w:themeFillTint="99"/>
              </w:tcPr>
              <w:p w14:paraId="4E9C7430" w14:textId="77777777" w:rsidR="001E6B7D" w:rsidRPr="00942050" w:rsidRDefault="007C3EE0" w:rsidP="00F93F03">
                <w:pPr>
                  <w:rPr>
                    <w:b/>
                    <w:bCs/>
                    <w:color w:val="FFFFFF" w:themeColor="background1"/>
                  </w:rPr>
                </w:pPr>
                <w:r>
                  <w:rPr>
                    <w:b/>
                    <w:bCs/>
                    <w:color w:val="FFFFFF" w:themeColor="background1"/>
                  </w:rPr>
                  <w:t>Analysis</w:t>
                </w:r>
                <w:r w:rsidR="008C2EFC" w:rsidRPr="00942050">
                  <w:rPr>
                    <w:b/>
                    <w:bCs/>
                    <w:color w:val="FFFFFF" w:themeColor="background1"/>
                  </w:rPr>
                  <w:t xml:space="preserve"> / </w:t>
                </w:r>
                <w:r w:rsidR="001E6B7D" w:rsidRPr="00942050">
                  <w:rPr>
                    <w:b/>
                    <w:bCs/>
                    <w:color w:val="FFFFFF" w:themeColor="background1"/>
                  </w:rPr>
                  <w:t>Qualification / Comment</w:t>
                </w:r>
              </w:p>
            </w:tc>
          </w:tr>
          <w:tr w:rsidR="001E6B7D" w14:paraId="33641B8E" w14:textId="77777777" w:rsidTr="00E611D7">
            <w:sdt>
              <w:sdtPr>
                <w:alias w:val="ID"/>
                <w:tag w:val="ID"/>
                <w:id w:val="-851945601"/>
                <w:placeholder>
                  <w:docPart w:val="BEF290ECA0494A718D6AEB1D9E4639E8"/>
                </w:placeholder>
                <w:text/>
              </w:sdtPr>
              <w:sdtContent>
                <w:tc>
                  <w:tcPr>
                    <w:tcW w:w="1129" w:type="dxa"/>
                  </w:tcPr>
                  <w:p w14:paraId="305FF545" w14:textId="77777777" w:rsidR="001E6B7D" w:rsidRDefault="001E6B7D" w:rsidP="00F93F03">
                    <w:r>
                      <w:t>-</w:t>
                    </w:r>
                  </w:p>
                </w:tc>
              </w:sdtContent>
            </w:sdt>
            <w:tc>
              <w:tcPr>
                <w:tcW w:w="5387" w:type="dxa"/>
              </w:tcPr>
              <w:sdt>
                <w:sdtPr>
                  <w:rPr>
                    <w:b/>
                    <w:color w:val="000000" w:themeColor="text1"/>
                  </w:rPr>
                  <w:alias w:val="Title"/>
                  <w:id w:val="-1577276353"/>
                  <w:placeholder>
                    <w:docPart w:val="F20ED38CAEFC43F4930A6177EF95AFDB"/>
                  </w:placeholder>
                  <w:text/>
                </w:sdtPr>
                <w:sdtContent>
                  <w:p w14:paraId="6C512371" w14:textId="77777777" w:rsidR="001E6B7D" w:rsidRPr="000A56FD" w:rsidRDefault="001E6B7D" w:rsidP="00F93F03">
                    <w:pPr>
                      <w:rPr>
                        <w:color w:val="000000" w:themeColor="text1"/>
                      </w:rPr>
                    </w:pPr>
                    <w:r w:rsidRPr="000A56FD">
                      <w:rPr>
                        <w:b/>
                        <w:color w:val="000000" w:themeColor="text1"/>
                      </w:rPr>
                      <w:t>-</w:t>
                    </w:r>
                  </w:p>
                </w:sdtContent>
              </w:sdt>
              <w:sdt>
                <w:sdtPr>
                  <w:alias w:val="Description"/>
                  <w:id w:val="-231084934"/>
                  <w:placeholder>
                    <w:docPart w:val="FA180AA4F5AA42E2B95EBEAFEF90011F"/>
                  </w:placeholder>
                  <w:text/>
                </w:sdtPr>
                <w:sdtContent>
                  <w:p w14:paraId="7FC99BE9" w14:textId="77777777" w:rsidR="00B34C03" w:rsidRDefault="00B34C03" w:rsidP="00F93F03">
                    <w:r>
                      <w:t>-</w:t>
                    </w:r>
                  </w:p>
                </w:sdtContent>
              </w:sdt>
            </w:tc>
            <w:sdt>
              <w:sdtPr>
                <w:alias w:val="Applicable"/>
                <w:tag w:val="Applicable"/>
                <w:id w:val="1221025984"/>
                <w:placeholder>
                  <w:docPart w:val="BEF290ECA0494A718D6AEB1D9E4639E8"/>
                </w:placeholder>
                <w:text/>
              </w:sdtPr>
              <w:sdtContent>
                <w:tc>
                  <w:tcPr>
                    <w:tcW w:w="850" w:type="dxa"/>
                  </w:tcPr>
                  <w:p w14:paraId="746F2F34" w14:textId="77777777" w:rsidR="001E6B7D" w:rsidRDefault="001E6B7D" w:rsidP="00F93F03">
                    <w:r>
                      <w:t>-</w:t>
                    </w:r>
                  </w:p>
                </w:tc>
              </w:sdtContent>
            </w:sdt>
            <w:tc>
              <w:tcPr>
                <w:tcW w:w="5584" w:type="dxa"/>
              </w:tcPr>
              <w:p w14:paraId="6872DDF1" w14:textId="77777777" w:rsidR="00E611D7" w:rsidRDefault="00000000" w:rsidP="00F93F03">
                <w:sdt>
                  <w:sdtPr>
                    <w:alias w:val="Analysis"/>
                    <w:tag w:val="Analysis"/>
                    <w:id w:val="357401010"/>
                    <w:placeholder>
                      <w:docPart w:val="BEF290ECA0494A718D6AEB1D9E4639E8"/>
                    </w:placeholder>
                    <w:showingPlcHdr/>
                    <w:text/>
                  </w:sdtPr>
                  <w:sdtContent>
                    <w:r w:rsidR="001E6B7D" w:rsidRPr="00E02E66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</w:p>
              <w:p w14:paraId="19B950BA" w14:textId="77777777" w:rsidR="00AC713F" w:rsidRDefault="00000000" w:rsidP="00F93F03">
                <w:sdt>
                  <w:sdtPr>
                    <w:alias w:val="TracedObject:1:ID"/>
                    <w:tag w:val="&lt;A&gt;&lt;Path V=&quot;PHA Question/Hazard Analysis&quot;/&gt;&lt;/A&gt;"/>
                    <w:id w:val="201365141"/>
                    <w:placeholder>
                      <w:docPart w:val="2168B48D20FA4B968AFF5082F315B3AA"/>
                    </w:placeholder>
                    <w:showingPlcHdr/>
                    <w:text/>
                  </w:sdtPr>
                  <w:sdtContent>
                    <w:r w:rsidR="001E6B7D" w:rsidRPr="00E02E66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  <w:r w:rsidR="000F2512">
                  <w:t xml:space="preserve"> </w:t>
                </w:r>
                <w:sdt>
                  <w:sdtPr>
                    <w:alias w:val="TracedObject:1:Title"/>
                    <w:tag w:val="&lt;A&gt;&lt;Prefix V=&quot;: &quot;/&gt;&lt;Path V=&quot;PHA Question/Hazard Analysis&quot;/&gt;&lt;/A&gt;"/>
                    <w:id w:val="1235977578"/>
                    <w:placeholder>
                      <w:docPart w:val="B2C26612317E4EA4944E46C1D0259037"/>
                    </w:placeholder>
                    <w:showingPlcHdr/>
                    <w:text/>
                  </w:sdtPr>
                  <w:sdtContent>
                    <w:r w:rsidR="000F2512" w:rsidRPr="00E02E66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  <w:r w:rsidR="008C2EFC">
                  <w:t xml:space="preserve"> </w:t>
                </w:r>
              </w:p>
              <w:p w14:paraId="755AB1CE" w14:textId="77777777" w:rsidR="001E6B7D" w:rsidRDefault="00000000" w:rsidP="00F93F03">
                <w:sdt>
                  <w:sdtPr>
                    <w:alias w:val="TracedObject:1:ContainingFiles:Title"/>
                    <w:tag w:val="&lt;A&gt;&lt;Prefix V=&quot;File: &quot;/&gt;&lt;Path V=&quot;PHA Question/Hazard Analysis&quot;/&gt;&lt;/A&gt;"/>
                    <w:id w:val="-2081811640"/>
                    <w:placeholder>
                      <w:docPart w:val="1BAAB2B076E34666B631702CBBCD52F3"/>
                    </w:placeholder>
                    <w:showingPlcHdr/>
                    <w:text/>
                  </w:sdtPr>
                  <w:sdtContent>
                    <w:r w:rsidR="008C2EFC" w:rsidRPr="00E02E66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</w:p>
            </w:tc>
          </w:tr>
        </w:tbl>
        <w:p w14:paraId="2281E9D5" w14:textId="77777777" w:rsidR="00710BBF" w:rsidRPr="00A0784D" w:rsidRDefault="00000000" w:rsidP="00A0784D"/>
      </w:sdtContent>
    </w:sdt>
    <w:sectPr w:rsidR="00710BBF" w:rsidRPr="00A0784D" w:rsidSect="001E6B7D">
      <w:pgSz w:w="15840" w:h="12240" w:orient="landscape" w:code="1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8C57" w14:textId="77777777" w:rsidR="00DE0F9E" w:rsidRDefault="00DE0F9E">
      <w:r>
        <w:separator/>
      </w:r>
    </w:p>
  </w:endnote>
  <w:endnote w:type="continuationSeparator" w:id="0">
    <w:p w14:paraId="64291E93" w14:textId="77777777" w:rsidR="00DE0F9E" w:rsidRDefault="00DE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76D7" w14:textId="77777777" w:rsidR="00DE0F9E" w:rsidRDefault="00DE0F9E">
      <w:r>
        <w:separator/>
      </w:r>
    </w:p>
  </w:footnote>
  <w:footnote w:type="continuationSeparator" w:id="0">
    <w:p w14:paraId="5BEE47F0" w14:textId="77777777" w:rsidR="00DE0F9E" w:rsidRDefault="00DE0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E84E58"/>
    <w:multiLevelType w:val="multilevel"/>
    <w:tmpl w:val="71F2B0BE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1032349">
    <w:abstractNumId w:val="0"/>
  </w:num>
  <w:num w:numId="2" w16cid:durableId="17574358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 w16cid:durableId="1017806645">
    <w:abstractNumId w:val="10"/>
  </w:num>
  <w:num w:numId="4" w16cid:durableId="25525783">
    <w:abstractNumId w:val="20"/>
  </w:num>
  <w:num w:numId="5" w16cid:durableId="1236404121">
    <w:abstractNumId w:val="15"/>
  </w:num>
  <w:num w:numId="6" w16cid:durableId="666439175">
    <w:abstractNumId w:val="14"/>
  </w:num>
  <w:num w:numId="7" w16cid:durableId="838732259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 w16cid:durableId="1095904294">
    <w:abstractNumId w:val="2"/>
  </w:num>
  <w:num w:numId="9" w16cid:durableId="1236088131">
    <w:abstractNumId w:val="19"/>
  </w:num>
  <w:num w:numId="10" w16cid:durableId="1777099492">
    <w:abstractNumId w:val="3"/>
  </w:num>
  <w:num w:numId="11" w16cid:durableId="1234663069">
    <w:abstractNumId w:val="11"/>
  </w:num>
  <w:num w:numId="12" w16cid:durableId="443500951">
    <w:abstractNumId w:val="9"/>
  </w:num>
  <w:num w:numId="13" w16cid:durableId="523635664">
    <w:abstractNumId w:val="18"/>
  </w:num>
  <w:num w:numId="14" w16cid:durableId="1900631273">
    <w:abstractNumId w:val="7"/>
  </w:num>
  <w:num w:numId="15" w16cid:durableId="1078359183">
    <w:abstractNumId w:val="4"/>
  </w:num>
  <w:num w:numId="16" w16cid:durableId="1723140022">
    <w:abstractNumId w:val="17"/>
  </w:num>
  <w:num w:numId="17" w16cid:durableId="1141579455">
    <w:abstractNumId w:val="13"/>
  </w:num>
  <w:num w:numId="18" w16cid:durableId="5595519">
    <w:abstractNumId w:val="5"/>
  </w:num>
  <w:num w:numId="19" w16cid:durableId="329453998">
    <w:abstractNumId w:val="12"/>
  </w:num>
  <w:num w:numId="20" w16cid:durableId="267934375">
    <w:abstractNumId w:val="6"/>
  </w:num>
  <w:num w:numId="21" w16cid:durableId="1612275927">
    <w:abstractNumId w:val="16"/>
  </w:num>
  <w:num w:numId="22" w16cid:durableId="14644691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84D"/>
    <w:rsid w:val="00071A98"/>
    <w:rsid w:val="0007338C"/>
    <w:rsid w:val="000A56FD"/>
    <w:rsid w:val="000E7324"/>
    <w:rsid w:val="000F2512"/>
    <w:rsid w:val="000F4820"/>
    <w:rsid w:val="00114D73"/>
    <w:rsid w:val="00115AEF"/>
    <w:rsid w:val="00137A42"/>
    <w:rsid w:val="001D0888"/>
    <w:rsid w:val="001E6B7D"/>
    <w:rsid w:val="00344012"/>
    <w:rsid w:val="003E33A3"/>
    <w:rsid w:val="00433208"/>
    <w:rsid w:val="00585C5D"/>
    <w:rsid w:val="005A6E56"/>
    <w:rsid w:val="00617887"/>
    <w:rsid w:val="006B48C8"/>
    <w:rsid w:val="006C5400"/>
    <w:rsid w:val="006D2C2D"/>
    <w:rsid w:val="00710BBF"/>
    <w:rsid w:val="0073349A"/>
    <w:rsid w:val="007C3EE0"/>
    <w:rsid w:val="0080180E"/>
    <w:rsid w:val="008A4BF6"/>
    <w:rsid w:val="008B300F"/>
    <w:rsid w:val="008C2EFC"/>
    <w:rsid w:val="008E5B75"/>
    <w:rsid w:val="00906C86"/>
    <w:rsid w:val="00942050"/>
    <w:rsid w:val="009718F2"/>
    <w:rsid w:val="00975731"/>
    <w:rsid w:val="00992296"/>
    <w:rsid w:val="00992316"/>
    <w:rsid w:val="00995C2C"/>
    <w:rsid w:val="009A66E3"/>
    <w:rsid w:val="00A04C03"/>
    <w:rsid w:val="00A0784D"/>
    <w:rsid w:val="00AB02BF"/>
    <w:rsid w:val="00AC713F"/>
    <w:rsid w:val="00AD7AAD"/>
    <w:rsid w:val="00AE78B1"/>
    <w:rsid w:val="00B34C03"/>
    <w:rsid w:val="00BC78C7"/>
    <w:rsid w:val="00C87D4B"/>
    <w:rsid w:val="00C90120"/>
    <w:rsid w:val="00D0536B"/>
    <w:rsid w:val="00D06173"/>
    <w:rsid w:val="00DD6BB9"/>
    <w:rsid w:val="00DE0F9E"/>
    <w:rsid w:val="00E611D7"/>
    <w:rsid w:val="00F61F72"/>
    <w:rsid w:val="00FA5B44"/>
    <w:rsid w:val="00FB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B32AC"/>
  <w15:docId w15:val="{8592980B-C463-4D8B-A5D6-24D637976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36B"/>
    <w:pPr>
      <w:widowControl w:val="0"/>
      <w:spacing w:after="60"/>
    </w:pPr>
    <w:rPr>
      <w:rFonts w:ascii="Calibri" w:hAnsi="Calibri"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5A6E56"/>
    <w:pPr>
      <w:keepNext/>
      <w:numPr>
        <w:numId w:val="1"/>
      </w:numPr>
      <w:spacing w:before="120"/>
      <w:ind w:left="720" w:hanging="72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AB02BF"/>
    <w:pPr>
      <w:numPr>
        <w:ilvl w:val="1"/>
      </w:numPr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AB02BF"/>
    <w:pPr>
      <w:numPr>
        <w:ilvl w:val="2"/>
      </w:numPr>
      <w:outlineLvl w:val="2"/>
    </w:pPr>
    <w:rPr>
      <w:b w:val="0"/>
      <w:i/>
      <w:sz w:val="24"/>
    </w:rPr>
  </w:style>
  <w:style w:type="paragraph" w:styleId="Heading4">
    <w:name w:val="heading 4"/>
    <w:basedOn w:val="Heading1"/>
    <w:next w:val="Normal"/>
    <w:qFormat/>
    <w:rsid w:val="00AB02BF"/>
    <w:pPr>
      <w:numPr>
        <w:ilvl w:val="3"/>
      </w:numPr>
      <w:outlineLvl w:val="3"/>
    </w:pPr>
    <w:rPr>
      <w:b w:val="0"/>
      <w:sz w:val="24"/>
    </w:rPr>
  </w:style>
  <w:style w:type="paragraph" w:styleId="Heading5">
    <w:name w:val="heading 5"/>
    <w:basedOn w:val="Normal"/>
    <w:next w:val="Normal"/>
    <w:qFormat/>
    <w:rsid w:val="00AB02BF"/>
    <w:pPr>
      <w:numPr>
        <w:ilvl w:val="4"/>
        <w:numId w:val="1"/>
      </w:numPr>
      <w:spacing w:before="240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433208"/>
    <w:pPr>
      <w:numPr>
        <w:ilvl w:val="5"/>
        <w:numId w:val="1"/>
      </w:numPr>
      <w:spacing w:before="240"/>
      <w:outlineLvl w:val="5"/>
    </w:pPr>
    <w:rPr>
      <w:i/>
      <w:sz w:val="24"/>
    </w:rPr>
  </w:style>
  <w:style w:type="paragraph" w:styleId="Heading7">
    <w:name w:val="heading 7"/>
    <w:basedOn w:val="Normal"/>
    <w:next w:val="Normal"/>
    <w:qFormat/>
    <w:rsid w:val="00433208"/>
    <w:pPr>
      <w:numPr>
        <w:ilvl w:val="6"/>
        <w:numId w:val="1"/>
      </w:numPr>
      <w:spacing w:before="24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33208"/>
    <w:pPr>
      <w:numPr>
        <w:ilvl w:val="7"/>
        <w:numId w:val="1"/>
      </w:numPr>
      <w:spacing w:before="240"/>
      <w:outlineLvl w:val="7"/>
    </w:pPr>
    <w:rPr>
      <w:i/>
      <w:sz w:val="24"/>
    </w:rPr>
  </w:style>
  <w:style w:type="paragraph" w:styleId="Heading9">
    <w:name w:val="heading 9"/>
    <w:basedOn w:val="Normal"/>
    <w:next w:val="Normal"/>
    <w:qFormat/>
    <w:rsid w:val="00433208"/>
    <w:pPr>
      <w:numPr>
        <w:ilvl w:val="8"/>
        <w:numId w:val="1"/>
      </w:numPr>
      <w:spacing w:before="240"/>
      <w:outlineLvl w:val="8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link w:val="TitleChar"/>
    <w:qFormat/>
    <w:pPr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pPr>
      <w:ind w:left="900" w:hanging="900"/>
    </w:pPr>
  </w:style>
  <w:style w:type="paragraph" w:styleId="TOC1">
    <w:name w:val="toc 1"/>
    <w:basedOn w:val="Normal"/>
    <w:next w:val="Normal"/>
    <w:semiHidden/>
    <w:pPr>
      <w:tabs>
        <w:tab w:val="right" w:pos="9360"/>
      </w:tabs>
      <w:spacing w:before="240"/>
      <w:ind w:right="720"/>
    </w:pPr>
  </w:style>
  <w:style w:type="paragraph" w:styleId="TOC2">
    <w:name w:val="toc 2"/>
    <w:basedOn w:val="Normal"/>
    <w:next w:val="Normal"/>
    <w:semiHidden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semiHidden/>
    <w:pPr>
      <w:tabs>
        <w:tab w:val="left" w:pos="1600"/>
        <w:tab w:val="right" w:pos="9360"/>
      </w:tabs>
      <w:ind w:left="990"/>
    </w:pPr>
    <w:rPr>
      <w:noProof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MainTitle">
    <w:name w:val="Main Title"/>
    <w:basedOn w:val="Normal"/>
    <w:pPr>
      <w:spacing w:before="480"/>
      <w:jc w:val="center"/>
    </w:pPr>
    <w:rPr>
      <w:rFonts w:ascii="Arial" w:hAnsi="Arial"/>
      <w:b/>
      <w:kern w:val="28"/>
      <w:sz w:val="32"/>
    </w:r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Tabletext">
    <w:name w:val="Tabletext"/>
    <w:basedOn w:val="Normal"/>
    <w:pPr>
      <w:keepLines/>
    </w:pPr>
  </w:style>
  <w:style w:type="paragraph" w:styleId="BodyText">
    <w:name w:val="Body Text"/>
    <w:basedOn w:val="Normal"/>
    <w:pPr>
      <w:keepLines/>
      <w:ind w:left="720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Paragraph1">
    <w:name w:val="Paragraph1"/>
    <w:basedOn w:val="Normal"/>
    <w:pPr>
      <w:spacing w:before="80"/>
      <w:jc w:val="both"/>
    </w:pPr>
  </w:style>
  <w:style w:type="paragraph" w:customStyle="1" w:styleId="Paragraph3">
    <w:name w:val="Paragraph3"/>
    <w:basedOn w:val="Normal"/>
    <w:pPr>
      <w:spacing w:before="80"/>
      <w:ind w:left="1530"/>
      <w:jc w:val="both"/>
    </w:pPr>
  </w:style>
  <w:style w:type="paragraph" w:customStyle="1" w:styleId="Paragraph4">
    <w:name w:val="Paragraph4"/>
    <w:basedOn w:val="Normal"/>
    <w:pPr>
      <w:spacing w:before="80"/>
      <w:ind w:left="2250"/>
      <w:jc w:val="both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styleId="BodyText2">
    <w:name w:val="Body Text 2"/>
    <w:basedOn w:val="Normal"/>
    <w:rPr>
      <w:i/>
      <w:color w:val="0000FF"/>
    </w:rPr>
  </w:style>
  <w:style w:type="paragraph" w:styleId="BodyTextIndent">
    <w:name w:val="Body Text Indent"/>
    <w:basedOn w:val="Normal"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ind w:left="720"/>
    </w:pPr>
    <w:rPr>
      <w:i/>
      <w:color w:val="0000FF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A5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5B44"/>
    <w:rPr>
      <w:rFonts w:ascii="Tahoma" w:hAnsi="Tahoma" w:cs="Tahoma"/>
      <w:sz w:val="16"/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rsid w:val="00710BBF"/>
    <w:rPr>
      <w:rFonts w:ascii="Arial" w:hAnsi="Arial"/>
      <w:b/>
      <w:sz w:val="36"/>
      <w:lang w:val="en-US" w:eastAsia="en-US"/>
    </w:rPr>
  </w:style>
  <w:style w:type="table" w:styleId="TableGrid">
    <w:name w:val="Table Grid"/>
    <w:basedOn w:val="TableNormal"/>
    <w:rsid w:val="008B3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B30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is%20SurfaceLaptop\Downloads\Sync\FDA%20Templates\DocumentTemplates\DHF%20Document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1A171-7EDF-4BCD-8537-6825CD87AAF1}"/>
      </w:docPartPr>
      <w:docPartBody>
        <w:p w:rsidR="003951FD" w:rsidRDefault="00C8681B"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F290ECA0494A718D6AEB1D9E463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43AF0-1480-447B-95BC-B3B044C37979}"/>
      </w:docPartPr>
      <w:docPartBody>
        <w:p w:rsidR="0099794F" w:rsidRDefault="00047009" w:rsidP="00047009">
          <w:pPr>
            <w:pStyle w:val="BEF290ECA0494A718D6AEB1D9E4639E8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0ED38CAEFC43F4930A6177EF95A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0A0FB-41E7-4767-8A45-AB5A4C3EC3FF}"/>
      </w:docPartPr>
      <w:docPartBody>
        <w:p w:rsidR="0099794F" w:rsidRDefault="00047009" w:rsidP="00047009">
          <w:pPr>
            <w:pStyle w:val="F20ED38CAEFC43F4930A6177EF95AFDB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68B48D20FA4B968AFF5082F315B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5B0FB-AC8C-48C8-BCA0-462E32D0042C}"/>
      </w:docPartPr>
      <w:docPartBody>
        <w:p w:rsidR="0099794F" w:rsidRDefault="00047009" w:rsidP="00047009">
          <w:pPr>
            <w:pStyle w:val="2168B48D20FA4B968AFF5082F315B3AA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180AA4F5AA42E2B95EBEAFEF900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A2974-7624-4373-995A-12BA61F66A75}"/>
      </w:docPartPr>
      <w:docPartBody>
        <w:p w:rsidR="00E556B2" w:rsidRDefault="00440808" w:rsidP="00440808">
          <w:pPr>
            <w:pStyle w:val="FA180AA4F5AA42E2B95EBEAFEF90011F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AAB2B076E34666B631702CBBCD5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76944-6E6B-4FE9-8AC1-FB2A416DEFBB}"/>
      </w:docPartPr>
      <w:docPartBody>
        <w:p w:rsidR="00C17A75" w:rsidRDefault="00E556B2" w:rsidP="00E556B2">
          <w:pPr>
            <w:pStyle w:val="1BAAB2B076E34666B631702CBBCD52F3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C26612317E4EA4944E46C1D02590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39-3599-4909-99BD-D12759AFBA5E}"/>
      </w:docPartPr>
      <w:docPartBody>
        <w:p w:rsidR="00564FE6" w:rsidRDefault="00C17A75" w:rsidP="00C17A75">
          <w:pPr>
            <w:pStyle w:val="B2C26612317E4EA4944E46C1D0259037"/>
          </w:pPr>
          <w:r w:rsidRPr="00E02E6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81B"/>
    <w:rsid w:val="00047009"/>
    <w:rsid w:val="001248D4"/>
    <w:rsid w:val="001340B5"/>
    <w:rsid w:val="00171845"/>
    <w:rsid w:val="002B0586"/>
    <w:rsid w:val="00355D7D"/>
    <w:rsid w:val="003951FD"/>
    <w:rsid w:val="004258D4"/>
    <w:rsid w:val="00434496"/>
    <w:rsid w:val="00440808"/>
    <w:rsid w:val="00516DB5"/>
    <w:rsid w:val="00564FE6"/>
    <w:rsid w:val="005F1473"/>
    <w:rsid w:val="006850B5"/>
    <w:rsid w:val="007E281C"/>
    <w:rsid w:val="00860BB4"/>
    <w:rsid w:val="00905CA9"/>
    <w:rsid w:val="009718F2"/>
    <w:rsid w:val="009965DB"/>
    <w:rsid w:val="0099794F"/>
    <w:rsid w:val="00C16F69"/>
    <w:rsid w:val="00C17A75"/>
    <w:rsid w:val="00C8681B"/>
    <w:rsid w:val="00D30AF8"/>
    <w:rsid w:val="00E556B2"/>
    <w:rsid w:val="00E75C92"/>
    <w:rsid w:val="00E84824"/>
    <w:rsid w:val="00EE480E"/>
    <w:rsid w:val="00F4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75"/>
    <w:rPr>
      <w:color w:val="808080"/>
    </w:rPr>
  </w:style>
  <w:style w:type="paragraph" w:customStyle="1" w:styleId="BEF290ECA0494A718D6AEB1D9E4639E8">
    <w:name w:val="BEF290ECA0494A718D6AEB1D9E4639E8"/>
    <w:rsid w:val="00047009"/>
  </w:style>
  <w:style w:type="paragraph" w:customStyle="1" w:styleId="F20ED38CAEFC43F4930A6177EF95AFDB">
    <w:name w:val="F20ED38CAEFC43F4930A6177EF95AFDB"/>
    <w:rsid w:val="00047009"/>
  </w:style>
  <w:style w:type="paragraph" w:customStyle="1" w:styleId="2168B48D20FA4B968AFF5082F315B3AA">
    <w:name w:val="2168B48D20FA4B968AFF5082F315B3AA"/>
    <w:rsid w:val="00047009"/>
  </w:style>
  <w:style w:type="paragraph" w:customStyle="1" w:styleId="FA180AA4F5AA42E2B95EBEAFEF90011F">
    <w:name w:val="FA180AA4F5AA42E2B95EBEAFEF90011F"/>
    <w:rsid w:val="00440808"/>
  </w:style>
  <w:style w:type="paragraph" w:customStyle="1" w:styleId="1BAAB2B076E34666B631702CBBCD52F3">
    <w:name w:val="1BAAB2B076E34666B631702CBBCD52F3"/>
    <w:rsid w:val="00E556B2"/>
  </w:style>
  <w:style w:type="paragraph" w:customStyle="1" w:styleId="B2C26612317E4EA4944E46C1D0259037">
    <w:name w:val="B2C26612317E4EA4944E46C1D0259037"/>
    <w:rsid w:val="00C17A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DHF Document Template.dotx</Template>
  <TotalTime>0</TotalTime>
  <Pages>1</Pages>
  <Words>31</Words>
  <Characters>188</Characters>
  <Application>Microsoft Office Word</Application>
  <DocSecurity>0</DocSecurity>
  <Lines>18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Glossary</vt:lpstr>
      <vt:lpstr>Glossary</vt:lpstr>
    </vt:vector>
  </TitlesOfParts>
  <Company>&lt;Company Name&gt;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Glossary</dc:title>
  <dc:subject>&lt;Project Name&gt;</dc:subject>
  <dc:creator>Kallis SurfaceLaptop</dc:creator>
  <cp:lastModifiedBy>Karl Larsson</cp:lastModifiedBy>
  <cp:revision>22</cp:revision>
  <cp:lastPrinted>1899-12-31T23:00:00Z</cp:lastPrinted>
  <dcterms:created xsi:type="dcterms:W3CDTF">2019-11-15T15:52:00Z</dcterms:created>
  <dcterms:modified xsi:type="dcterms:W3CDTF">2026-07-11T19:48:00Z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0.1</vt:lpwstr>
  </property>
  <property fmtid="{D5CDD505-2E9C-101B-9397-08002B2CF9AE}" pid="3" name="Project">
    <vt:lpwstr>Project Name</vt:lpwstr>
  </property>
</Properties>
</file>